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3833F952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EE270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</w:t>
      </w:r>
      <w:r w:rsidR="00A2592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/2024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210254F9" w14:textId="77777777" w:rsidR="003D5992" w:rsidRDefault="003D599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</w:p>
    <w:p w14:paraId="2C624292" w14:textId="469D70EF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26544B26" w14:textId="429A1138" w:rsidR="00233549" w:rsidRDefault="001872D6" w:rsidP="00BA77E8">
      <w:pPr>
        <w:pStyle w:val="Aviso-ClusulaPrincipal"/>
        <w:keepNext w:val="0"/>
        <w:keepLines w:val="0"/>
        <w:widowControl w:val="0"/>
        <w:spacing w:before="0"/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96115D">
        <w:rPr>
          <w:b w:val="0"/>
          <w:bCs/>
        </w:rPr>
        <w:t xml:space="preserve">a </w:t>
      </w:r>
      <w:r w:rsidR="0096115D">
        <w:t xml:space="preserve">contratação </w:t>
      </w:r>
      <w:r w:rsidR="00C81BF5" w:rsidRPr="00582B84">
        <w:rPr>
          <w:b w:val="0"/>
          <w:bCs/>
        </w:rPr>
        <w:t xml:space="preserve">de </w:t>
      </w:r>
      <w:r w:rsidR="00C81BF5" w:rsidRPr="00DE30BE">
        <w:t>assinatura de banco de imagens, vídeos, modelos gráficos, modelos de vídeos, e áudios</w:t>
      </w:r>
      <w:r w:rsidR="00C81BF5" w:rsidRPr="00DE30BE">
        <w:rPr>
          <w:b w:val="0"/>
          <w:bCs/>
        </w:rPr>
        <w:t xml:space="preserve">, </w:t>
      </w:r>
      <w:r w:rsidR="00C81BF5" w:rsidRPr="0028272F">
        <w:t>para download de fotos, imagens e ilustrações</w:t>
      </w:r>
      <w:r w:rsidR="00922017">
        <w:rPr>
          <w:b w:val="0"/>
          <w:color w:val="auto"/>
          <w:shd w:val="clear" w:color="auto" w:fill="FFFFFF"/>
        </w:rPr>
        <w:t xml:space="preserve">, conforme </w:t>
      </w:r>
      <w:r w:rsidR="00922017" w:rsidRPr="003553A4">
        <w:rPr>
          <w:b w:val="0"/>
          <w:bCs/>
          <w:color w:val="auto"/>
        </w:rPr>
        <w:t>condições, quantidades e exigências</w:t>
      </w:r>
      <w:r w:rsidR="00A25923">
        <w:rPr>
          <w:b w:val="0"/>
          <w:bCs/>
          <w:color w:val="auto"/>
        </w:rPr>
        <w:t xml:space="preserve"> e</w:t>
      </w:r>
      <w:r w:rsidR="00922017" w:rsidRPr="003553A4">
        <w:rPr>
          <w:b w:val="0"/>
          <w:bCs/>
          <w:color w:val="auto"/>
        </w:rPr>
        <w:t>stabelecidas</w:t>
      </w:r>
      <w:r w:rsidR="007741BE">
        <w:rPr>
          <w:b w:val="0"/>
          <w:bCs/>
          <w:color w:val="auto"/>
        </w:rPr>
        <w:t xml:space="preserve"> </w:t>
      </w:r>
      <w:r w:rsidR="003B545C">
        <w:rPr>
          <w:b w:val="0"/>
          <w:bCs/>
          <w:color w:val="auto"/>
        </w:rPr>
        <w:t xml:space="preserve">no </w:t>
      </w:r>
      <w:r w:rsidR="00C2098E" w:rsidRPr="0036512C">
        <w:rPr>
          <w:b w:val="0"/>
          <w:bCs/>
          <w:color w:val="auto"/>
        </w:rPr>
        <w:t xml:space="preserve">Aviso de Dispensa Eletrônica </w:t>
      </w:r>
      <w:bookmarkEnd w:id="0"/>
      <w:r w:rsidR="003D5992">
        <w:rPr>
          <w:b w:val="0"/>
          <w:bCs/>
          <w:color w:val="auto"/>
        </w:rPr>
        <w:t>0</w:t>
      </w:r>
      <w:r w:rsidR="00C81BF5">
        <w:rPr>
          <w:b w:val="0"/>
          <w:bCs/>
          <w:color w:val="auto"/>
        </w:rPr>
        <w:t>2</w:t>
      </w:r>
      <w:r w:rsidR="00A25923">
        <w:rPr>
          <w:b w:val="0"/>
          <w:bCs/>
          <w:color w:val="auto"/>
        </w:rPr>
        <w:t>2</w:t>
      </w:r>
      <w:r w:rsidR="003D5992">
        <w:rPr>
          <w:b w:val="0"/>
          <w:bCs/>
          <w:color w:val="auto"/>
        </w:rPr>
        <w:t>/2024</w:t>
      </w:r>
      <w:r w:rsidR="006B7AA1" w:rsidRPr="0036512C">
        <w:rPr>
          <w:b w:val="0"/>
          <w:bCs/>
        </w:rPr>
        <w:t xml:space="preserve">, </w:t>
      </w:r>
      <w:r w:rsidRPr="0036512C">
        <w:rPr>
          <w:b w:val="0"/>
          <w:bCs/>
        </w:rPr>
        <w:t>e seus anexos</w:t>
      </w:r>
      <w:r w:rsidR="006B7AA1" w:rsidRPr="0036512C">
        <w:rPr>
          <w:b w:val="0"/>
          <w:bCs/>
        </w:rPr>
        <w:t>.</w:t>
      </w:r>
      <w:r w:rsidR="007741BE">
        <w:t xml:space="preserve"> </w:t>
      </w:r>
    </w:p>
    <w:tbl>
      <w:tblPr>
        <w:tblStyle w:val="Tabelacomgrade"/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3716"/>
        <w:gridCol w:w="1133"/>
        <w:gridCol w:w="990"/>
        <w:gridCol w:w="1277"/>
        <w:gridCol w:w="1275"/>
      </w:tblGrid>
      <w:tr w:rsidR="00927FB1" w:rsidRPr="00AF606C" w14:paraId="5104D612" w14:textId="77777777" w:rsidTr="00927FB1">
        <w:trPr>
          <w:jc w:val="center"/>
        </w:trPr>
        <w:tc>
          <w:tcPr>
            <w:tcW w:w="372" w:type="pct"/>
            <w:vAlign w:val="center"/>
          </w:tcPr>
          <w:p w14:paraId="4C0C50D6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bookmarkStart w:id="1" w:name="_Hlk169686321"/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ITEM</w:t>
            </w:r>
          </w:p>
        </w:tc>
        <w:tc>
          <w:tcPr>
            <w:tcW w:w="2049" w:type="pct"/>
            <w:vAlign w:val="center"/>
          </w:tcPr>
          <w:p w14:paraId="23E5DFB9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DESCRIÇÃO</w:t>
            </w:r>
          </w:p>
        </w:tc>
        <w:tc>
          <w:tcPr>
            <w:tcW w:w="625" w:type="pct"/>
            <w:vAlign w:val="center"/>
          </w:tcPr>
          <w:p w14:paraId="44C4820A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 xml:space="preserve">UNIDADE </w:t>
            </w:r>
          </w:p>
        </w:tc>
        <w:tc>
          <w:tcPr>
            <w:tcW w:w="546" w:type="pct"/>
          </w:tcPr>
          <w:p w14:paraId="41BD9E90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  <w:p w14:paraId="2278C77E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QUANT.</w:t>
            </w:r>
          </w:p>
        </w:tc>
        <w:tc>
          <w:tcPr>
            <w:tcW w:w="704" w:type="pct"/>
            <w:vAlign w:val="center"/>
          </w:tcPr>
          <w:p w14:paraId="0E89E3B3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VALOR UNITÁRIO</w:t>
            </w:r>
          </w:p>
          <w:p w14:paraId="5AF102F9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3" w:type="pct"/>
            <w:vAlign w:val="center"/>
          </w:tcPr>
          <w:p w14:paraId="6B0BE618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left="34"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VALOR TOTAL</w:t>
            </w:r>
          </w:p>
          <w:p w14:paraId="4287062D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left="34"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</w:tc>
      </w:tr>
      <w:tr w:rsidR="00927FB1" w:rsidRPr="00AF606C" w14:paraId="4DF7EC31" w14:textId="77777777" w:rsidTr="00927FB1">
        <w:trPr>
          <w:jc w:val="center"/>
        </w:trPr>
        <w:tc>
          <w:tcPr>
            <w:tcW w:w="372" w:type="pct"/>
            <w:vAlign w:val="center"/>
          </w:tcPr>
          <w:p w14:paraId="419555B1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049" w:type="pct"/>
            <w:vAlign w:val="center"/>
          </w:tcPr>
          <w:p w14:paraId="7ADD0585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Contratação de assinatura de banco de imagens, vídeos, modelos gráficos, modelos de vídeos, e áudios.</w:t>
            </w:r>
          </w:p>
          <w:p w14:paraId="0C29C61E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  <w:p w14:paraId="39A217AF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Assinatura anual online com fornecimento de permissão para download para, </w:t>
            </w: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no mínimo, 10 (dez) usuários,</w:t>
            </w: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devendo conter:</w:t>
            </w:r>
          </w:p>
          <w:p w14:paraId="1A73638D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- </w:t>
            </w: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Imagens:</w:t>
            </w: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fotos, gráficos, ilustrações vetoriais, </w:t>
            </w:r>
            <w:proofErr w:type="spellStart"/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templates</w:t>
            </w:r>
            <w:proofErr w:type="spellEnd"/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, texturas;</w:t>
            </w:r>
          </w:p>
          <w:p w14:paraId="57BEDCEE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- </w:t>
            </w: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Áudios:</w:t>
            </w: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trilhas sonoras, efeitos sonoros;</w:t>
            </w:r>
          </w:p>
          <w:p w14:paraId="502E85F4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- </w:t>
            </w: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Vídeos:</w:t>
            </w: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 imagens em movimento; e</w:t>
            </w:r>
          </w:p>
          <w:p w14:paraId="23D5C645" w14:textId="77777777" w:rsidR="00927FB1" w:rsidRPr="00AF606C" w:rsidRDefault="00927FB1" w:rsidP="008F7518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- </w:t>
            </w: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Modelos de Vídeos:</w:t>
            </w: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 elementos de edição, </w:t>
            </w:r>
            <w:proofErr w:type="spellStart"/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templates</w:t>
            </w:r>
            <w:proofErr w:type="spellEnd"/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, transições, abertura, a títulos, promoção de produtos, infográficos, logos, créditos, pacotes de transmissão, exibições em vídeo, </w:t>
            </w:r>
            <w:proofErr w:type="spellStart"/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presets</w:t>
            </w:r>
            <w:proofErr w:type="spellEnd"/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.</w:t>
            </w:r>
          </w:p>
          <w:p w14:paraId="5B241CBB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Possibilidade de downloads de cada serviço: Download de, no mínimo, 80 (oitenta) imagens/mês, 40 (quarenta) áudios/mês e Download de, no mínimo, 21 (vinte e um) vídeos ou modelos/mês.</w:t>
            </w:r>
          </w:p>
          <w:p w14:paraId="136F1FB5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</w:p>
          <w:p w14:paraId="29201A34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sz w:val="20"/>
                <w:szCs w:val="20"/>
              </w:rPr>
              <w:t xml:space="preserve">Marcas de Referência: </w:t>
            </w:r>
            <w:proofErr w:type="spellStart"/>
            <w:r w:rsidRPr="00AF606C">
              <w:rPr>
                <w:bCs/>
                <w:sz w:val="20"/>
                <w:szCs w:val="20"/>
              </w:rPr>
              <w:t>Shutterstock</w:t>
            </w:r>
            <w:proofErr w:type="spellEnd"/>
            <w:r w:rsidRPr="00AF606C">
              <w:rPr>
                <w:bCs/>
                <w:sz w:val="20"/>
                <w:szCs w:val="20"/>
              </w:rPr>
              <w:t xml:space="preserve"> e Adobe Stock for </w:t>
            </w:r>
            <w:proofErr w:type="spellStart"/>
            <w:r w:rsidRPr="00AF606C">
              <w:rPr>
                <w:bCs/>
                <w:sz w:val="20"/>
                <w:szCs w:val="20"/>
              </w:rPr>
              <w:t>teams</w:t>
            </w:r>
            <w:proofErr w:type="spellEnd"/>
            <w:r w:rsidRPr="00AF606C">
              <w:rPr>
                <w:bCs/>
                <w:sz w:val="20"/>
                <w:szCs w:val="20"/>
              </w:rPr>
              <w:t xml:space="preserve"> (Large)</w:t>
            </w:r>
          </w:p>
          <w:p w14:paraId="4F9A0040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25" w:type="pct"/>
            <w:vAlign w:val="center"/>
          </w:tcPr>
          <w:p w14:paraId="62087C67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Assinatura anual</w:t>
            </w:r>
          </w:p>
        </w:tc>
        <w:tc>
          <w:tcPr>
            <w:tcW w:w="546" w:type="pct"/>
            <w:vAlign w:val="center"/>
          </w:tcPr>
          <w:p w14:paraId="7A995D7F" w14:textId="77777777" w:rsidR="00927FB1" w:rsidRPr="00AF606C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01</w:t>
            </w:r>
          </w:p>
        </w:tc>
        <w:tc>
          <w:tcPr>
            <w:tcW w:w="704" w:type="pct"/>
            <w:vAlign w:val="center"/>
          </w:tcPr>
          <w:p w14:paraId="68A4C86C" w14:textId="3EE10AE6" w:rsidR="00927FB1" w:rsidRPr="006D7AD8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3" w:type="pct"/>
            <w:vAlign w:val="center"/>
          </w:tcPr>
          <w:p w14:paraId="14A9B7AC" w14:textId="38661283" w:rsidR="00927FB1" w:rsidRPr="006D7AD8" w:rsidRDefault="00927FB1" w:rsidP="008F7518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</w:tc>
      </w:tr>
      <w:bookmarkEnd w:id="1"/>
    </w:tbl>
    <w:p w14:paraId="17AD7AD0" w14:textId="77777777" w:rsidR="00BA77E8" w:rsidRDefault="00BA77E8" w:rsidP="00BA77E8">
      <w:pPr>
        <w:pStyle w:val="Aviso-ClusulaPrincipal"/>
        <w:keepNext w:val="0"/>
        <w:keepLines w:val="0"/>
        <w:widowControl w:val="0"/>
        <w:spacing w:before="0"/>
      </w:pPr>
    </w:p>
    <w:p w14:paraId="15873C96" w14:textId="58751536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Valor global da proposta: _______________________(  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lastRenderedPageBreak/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382F1D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9847A" w14:textId="77777777" w:rsidR="00AE31AB" w:rsidRDefault="00AE31AB">
      <w:pPr>
        <w:spacing w:after="0" w:line="240" w:lineRule="auto"/>
      </w:pPr>
      <w:r>
        <w:separator/>
      </w:r>
    </w:p>
  </w:endnote>
  <w:endnote w:type="continuationSeparator" w:id="0">
    <w:p w14:paraId="4042972C" w14:textId="77777777" w:rsidR="00AE31AB" w:rsidRDefault="00AE31AB">
      <w:pPr>
        <w:spacing w:after="0" w:line="240" w:lineRule="auto"/>
      </w:pPr>
      <w:r>
        <w:continuationSeparator/>
      </w:r>
    </w:p>
  </w:endnote>
  <w:endnote w:type="continuationNotice" w:id="1">
    <w:p w14:paraId="1A41D247" w14:textId="77777777" w:rsidR="00AE31AB" w:rsidRDefault="00AE31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8E603" w14:textId="77777777" w:rsidR="00413D2C" w:rsidRDefault="002D4A48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64389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2CD67" w14:textId="77777777" w:rsidR="00AE31AB" w:rsidRDefault="00AE31AB">
      <w:pPr>
        <w:spacing w:after="0" w:line="240" w:lineRule="auto"/>
      </w:pPr>
      <w:r>
        <w:separator/>
      </w:r>
    </w:p>
  </w:footnote>
  <w:footnote w:type="continuationSeparator" w:id="0">
    <w:p w14:paraId="4FA2FDE0" w14:textId="77777777" w:rsidR="00AE31AB" w:rsidRDefault="00AE31AB">
      <w:pPr>
        <w:spacing w:after="0" w:line="240" w:lineRule="auto"/>
      </w:pPr>
      <w:r>
        <w:continuationSeparator/>
      </w:r>
    </w:p>
  </w:footnote>
  <w:footnote w:type="continuationNotice" w:id="1">
    <w:p w14:paraId="7C762095" w14:textId="77777777" w:rsidR="00AE31AB" w:rsidRDefault="00AE31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D04AE" w14:textId="77777777" w:rsidR="00413D2C" w:rsidRDefault="00000000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4C335" w14:textId="77777777" w:rsidR="00413D2C" w:rsidRDefault="002D4A4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60293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413D2C" w:rsidRPr="006C47DE" w:rsidRDefault="002D4A48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53.6pt;margin-top:36.8pt;width:352.35pt;height:20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" filled="f" stroked="f" strokeweight=".5pt">
              <v:textbox>
                <w:txbxContent>
                  <w:p w14:paraId="12194FDF" w14:textId="77777777" w:rsidR="00413D2C" w:rsidRPr="006C47DE" w:rsidRDefault="002D4A48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2341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712B" w14:textId="77777777" w:rsidR="00413D2C" w:rsidRDefault="00000000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91174418">
    <w:abstractNumId w:val="2"/>
  </w:num>
  <w:num w:numId="2" w16cid:durableId="898904967">
    <w:abstractNumId w:val="0"/>
  </w:num>
  <w:num w:numId="3" w16cid:durableId="901869881">
    <w:abstractNumId w:val="9"/>
  </w:num>
  <w:num w:numId="4" w16cid:durableId="779688495">
    <w:abstractNumId w:val="8"/>
  </w:num>
  <w:num w:numId="5" w16cid:durableId="2040467609">
    <w:abstractNumId w:val="4"/>
  </w:num>
  <w:num w:numId="6" w16cid:durableId="1483813221">
    <w:abstractNumId w:val="1"/>
  </w:num>
  <w:num w:numId="7" w16cid:durableId="643852740">
    <w:abstractNumId w:val="6"/>
  </w:num>
  <w:num w:numId="8" w16cid:durableId="1696080067">
    <w:abstractNumId w:val="3"/>
  </w:num>
  <w:num w:numId="9" w16cid:durableId="1777286045">
    <w:abstractNumId w:val="3"/>
    <w:lvlOverride w:ilvl="0">
      <w:startOverride w:val="1"/>
    </w:lvlOverride>
  </w:num>
  <w:num w:numId="10" w16cid:durableId="792867809">
    <w:abstractNumId w:val="7"/>
  </w:num>
  <w:num w:numId="11" w16cid:durableId="657149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67262"/>
    <w:rsid w:val="00083417"/>
    <w:rsid w:val="000E727E"/>
    <w:rsid w:val="001446CF"/>
    <w:rsid w:val="001519F1"/>
    <w:rsid w:val="001872D6"/>
    <w:rsid w:val="001D47A5"/>
    <w:rsid w:val="002302F4"/>
    <w:rsid w:val="00233549"/>
    <w:rsid w:val="0025659A"/>
    <w:rsid w:val="00290877"/>
    <w:rsid w:val="002B2627"/>
    <w:rsid w:val="002D4A48"/>
    <w:rsid w:val="002E05A1"/>
    <w:rsid w:val="002E75BE"/>
    <w:rsid w:val="00303DF6"/>
    <w:rsid w:val="0036512C"/>
    <w:rsid w:val="00382F1D"/>
    <w:rsid w:val="003A53C8"/>
    <w:rsid w:val="003B5386"/>
    <w:rsid w:val="003B545C"/>
    <w:rsid w:val="003D1780"/>
    <w:rsid w:val="003D5992"/>
    <w:rsid w:val="00413D2C"/>
    <w:rsid w:val="00452772"/>
    <w:rsid w:val="0049034A"/>
    <w:rsid w:val="005B5FC0"/>
    <w:rsid w:val="006607D5"/>
    <w:rsid w:val="006B16D5"/>
    <w:rsid w:val="006B7AA1"/>
    <w:rsid w:val="00723EF8"/>
    <w:rsid w:val="00763716"/>
    <w:rsid w:val="007741BE"/>
    <w:rsid w:val="007C33B3"/>
    <w:rsid w:val="00815B7C"/>
    <w:rsid w:val="008202FD"/>
    <w:rsid w:val="0082407C"/>
    <w:rsid w:val="00831B53"/>
    <w:rsid w:val="00833F0F"/>
    <w:rsid w:val="0086320D"/>
    <w:rsid w:val="008C678A"/>
    <w:rsid w:val="00911025"/>
    <w:rsid w:val="00922017"/>
    <w:rsid w:val="00927FB1"/>
    <w:rsid w:val="009551A9"/>
    <w:rsid w:val="0096115D"/>
    <w:rsid w:val="00986CA7"/>
    <w:rsid w:val="00994C97"/>
    <w:rsid w:val="00995731"/>
    <w:rsid w:val="009B0AED"/>
    <w:rsid w:val="009F0761"/>
    <w:rsid w:val="00A25923"/>
    <w:rsid w:val="00A50320"/>
    <w:rsid w:val="00A61B78"/>
    <w:rsid w:val="00A97474"/>
    <w:rsid w:val="00AA594A"/>
    <w:rsid w:val="00AB6A99"/>
    <w:rsid w:val="00AB6B41"/>
    <w:rsid w:val="00AD1A31"/>
    <w:rsid w:val="00AE31AB"/>
    <w:rsid w:val="00B13563"/>
    <w:rsid w:val="00B5457E"/>
    <w:rsid w:val="00BA77E8"/>
    <w:rsid w:val="00BC02F9"/>
    <w:rsid w:val="00C2098E"/>
    <w:rsid w:val="00C76D3C"/>
    <w:rsid w:val="00C81BF5"/>
    <w:rsid w:val="00C83D52"/>
    <w:rsid w:val="00C957D2"/>
    <w:rsid w:val="00C95C9F"/>
    <w:rsid w:val="00CC395A"/>
    <w:rsid w:val="00CE146A"/>
    <w:rsid w:val="00CE4888"/>
    <w:rsid w:val="00D154E5"/>
    <w:rsid w:val="00D44FA5"/>
    <w:rsid w:val="00D60FBE"/>
    <w:rsid w:val="00D651C3"/>
    <w:rsid w:val="00DE1933"/>
    <w:rsid w:val="00E20163"/>
    <w:rsid w:val="00E32C3C"/>
    <w:rsid w:val="00E51701"/>
    <w:rsid w:val="00E63D42"/>
    <w:rsid w:val="00EA2BCA"/>
    <w:rsid w:val="00EA5CB7"/>
    <w:rsid w:val="00EA6C53"/>
    <w:rsid w:val="00EB0892"/>
    <w:rsid w:val="00EE270B"/>
    <w:rsid w:val="00F24A8B"/>
    <w:rsid w:val="00F57C5E"/>
    <w:rsid w:val="00FA08AB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4A400BDB-858F-4DFE-AD34-7FEB9255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3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table" w:customStyle="1" w:styleId="TableNormal1">
    <w:name w:val="Table Normal1"/>
    <w:uiPriority w:val="2"/>
    <w:semiHidden/>
    <w:unhideWhenUsed/>
    <w:qFormat/>
    <w:rsid w:val="00723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3" ma:contentTypeDescription="Crie um novo documento." ma:contentTypeScope="" ma:versionID="a0d9cfd4c045ffb7f79ac850d6811651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752f613d6deddd463b2ec8b30b697f00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8862D-2A0C-49A3-9F6C-4EB6CA648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E1EAD-7CE2-442A-A3C9-3E9171D04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89F84-2AB7-4052-9547-CBEE64C85B80}">
  <ds:schemaRefs>
    <ds:schemaRef ds:uri="http://schemas.microsoft.com/office/2006/metadata/properties"/>
    <ds:schemaRef ds:uri="http://schemas.microsoft.com/office/infopath/2007/PartnerControls"/>
    <ds:schemaRef ds:uri="8ede08b4-107f-4002-a408-040950bd5c58"/>
    <ds:schemaRef ds:uri="982a484c-f0a4-45e4-89ad-1f0e8eafec0a"/>
  </ds:schemaRefs>
</ds:datastoreItem>
</file>

<file path=customXml/itemProps4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camara.dotx</Template>
  <TotalTime>42</TotalTime>
  <Pages>3</Pages>
  <Words>426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Giuliano Medina Silva</cp:lastModifiedBy>
  <cp:revision>32</cp:revision>
  <cp:lastPrinted>2014-05-20T23:14:00Z</cp:lastPrinted>
  <dcterms:created xsi:type="dcterms:W3CDTF">2023-02-09T00:46:00Z</dcterms:created>
  <dcterms:modified xsi:type="dcterms:W3CDTF">2024-07-22T18:36:00Z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